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Neubau Elmshorn - Sanitärarbeiten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Elmshorn - Sanitärarbeiten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